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2026-00101_03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Erneuerung Bergeweg Schwebebahn, Los 3 - Ausrüstung Wegbeleuchtung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Bergeweg Schwebebahn, Los 3 - Ausrüstung Wegbeleuchtung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